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5EF0" w:rsidRPr="002369EE" w:rsidRDefault="006F5EF0" w:rsidP="00F558DB">
      <w:pPr>
        <w:spacing w:after="0" w:line="240" w:lineRule="auto"/>
        <w:ind w:firstLine="567"/>
        <w:jc w:val="center"/>
        <w:textAlignment w:val="baseline"/>
        <w:rPr>
          <w:b/>
          <w:color w:val="FF0000"/>
          <w:sz w:val="44"/>
          <w:szCs w:val="44"/>
        </w:rPr>
      </w:pPr>
      <w:r w:rsidRPr="002369EE">
        <w:rPr>
          <w:b/>
          <w:color w:val="FF0000"/>
          <w:sz w:val="44"/>
          <w:szCs w:val="44"/>
        </w:rPr>
        <w:t>II.GRUBUN VİZYON</w:t>
      </w:r>
      <w:bookmarkStart w:id="0" w:name="_GoBack"/>
      <w:bookmarkEnd w:id="0"/>
      <w:r w:rsidRPr="002369EE">
        <w:rPr>
          <w:b/>
          <w:color w:val="FF0000"/>
          <w:sz w:val="44"/>
          <w:szCs w:val="44"/>
        </w:rPr>
        <w:t xml:space="preserve"> İFADESİ</w:t>
      </w:r>
    </w:p>
    <w:p w:rsidR="006F5EF0" w:rsidRPr="00E87327" w:rsidRDefault="006F5EF0" w:rsidP="00F558DB">
      <w:pPr>
        <w:spacing w:after="0" w:line="240" w:lineRule="auto"/>
        <w:ind w:firstLine="567"/>
        <w:jc w:val="center"/>
        <w:textAlignment w:val="baseline"/>
        <w:rPr>
          <w:b/>
          <w:sz w:val="44"/>
          <w:szCs w:val="44"/>
        </w:rPr>
      </w:pPr>
      <w:r>
        <w:rPr>
          <w:b/>
          <w:sz w:val="44"/>
          <w:szCs w:val="44"/>
        </w:rPr>
        <w:t>“MEB ; Eğitimde özgün bir yönetim modeli oluşturabilen,teknolojiyi etkin kullanan bilinçli özgürlükçü, yenilikçi bireyler yetiştirebilen dünya markası bir kurumdur.”</w:t>
      </w:r>
    </w:p>
    <w:p w:rsidR="006F5EF0" w:rsidRPr="00F558DB" w:rsidRDefault="006F5EF0" w:rsidP="00F558DB">
      <w:pPr>
        <w:ind w:firstLine="567"/>
        <w:rPr>
          <w:sz w:val="24"/>
          <w:szCs w:val="24"/>
        </w:rPr>
      </w:pPr>
    </w:p>
    <w:sectPr w:rsidR="006F5EF0" w:rsidRPr="00F558DB" w:rsidSect="004672B7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5EF0" w:rsidRDefault="006F5EF0" w:rsidP="00957EB6">
      <w:pPr>
        <w:spacing w:after="0" w:line="240" w:lineRule="auto"/>
      </w:pPr>
      <w:r>
        <w:separator/>
      </w:r>
    </w:p>
  </w:endnote>
  <w:endnote w:type="continuationSeparator" w:id="0">
    <w:p w:rsidR="006F5EF0" w:rsidRDefault="006F5EF0" w:rsidP="00957E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5EF0" w:rsidRDefault="006F5EF0" w:rsidP="00957EB6">
      <w:pPr>
        <w:spacing w:after="0" w:line="240" w:lineRule="auto"/>
      </w:pPr>
      <w:r>
        <w:separator/>
      </w:r>
    </w:p>
  </w:footnote>
  <w:footnote w:type="continuationSeparator" w:id="0">
    <w:p w:rsidR="006F5EF0" w:rsidRDefault="006F5EF0" w:rsidP="00957E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5EF0" w:rsidRDefault="006F5EF0" w:rsidP="00957EB6">
    <w:pPr>
      <w:pStyle w:val="Header"/>
      <w:jc w:val="right"/>
    </w:pPr>
    <w:r>
      <w:t>GY- F3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558DB"/>
    <w:rsid w:val="00196D0B"/>
    <w:rsid w:val="001D0950"/>
    <w:rsid w:val="0021395A"/>
    <w:rsid w:val="002369EE"/>
    <w:rsid w:val="004672B7"/>
    <w:rsid w:val="004A40A7"/>
    <w:rsid w:val="006F5EF0"/>
    <w:rsid w:val="008F5FD6"/>
    <w:rsid w:val="009040D2"/>
    <w:rsid w:val="00957EB6"/>
    <w:rsid w:val="009B0658"/>
    <w:rsid w:val="009B41CB"/>
    <w:rsid w:val="00E87327"/>
    <w:rsid w:val="00EA7CEB"/>
    <w:rsid w:val="00F558DB"/>
    <w:rsid w:val="00FB31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72B7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957E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957EB6"/>
    <w:rPr>
      <w:rFonts w:cs="Times New Roman"/>
    </w:rPr>
  </w:style>
  <w:style w:type="paragraph" w:styleId="Footer">
    <w:name w:val="footer"/>
    <w:basedOn w:val="Normal"/>
    <w:link w:val="FooterChar"/>
    <w:uiPriority w:val="99"/>
    <w:rsid w:val="00957E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957EB6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957E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57EB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136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3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36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36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36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136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136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1366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136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6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6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1</Pages>
  <Words>28</Words>
  <Characters>164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VİZYON</dc:title>
  <dc:subject/>
  <dc:creator>Yahya</dc:creator>
  <cp:keywords/>
  <dc:description/>
  <cp:lastModifiedBy>ATATUNA</cp:lastModifiedBy>
  <cp:revision>3</cp:revision>
  <cp:lastPrinted>2014-02-13T12:42:00Z</cp:lastPrinted>
  <dcterms:created xsi:type="dcterms:W3CDTF">2014-02-19T14:19:00Z</dcterms:created>
  <dcterms:modified xsi:type="dcterms:W3CDTF">2014-02-19T15:17:00Z</dcterms:modified>
</cp:coreProperties>
</file>